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4251D" w14:textId="77777777" w:rsidR="008C11B7" w:rsidRDefault="008C11B7" w:rsidP="008C11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KYRKHAM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6100B2E2" w14:textId="77777777" w:rsidR="008C11B7" w:rsidRDefault="008C11B7" w:rsidP="008C11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Plasterer.</w:t>
      </w:r>
    </w:p>
    <w:p w14:paraId="72DB70EC" w14:textId="77777777" w:rsidR="008C11B7" w:rsidRDefault="008C11B7" w:rsidP="008C11B7">
      <w:pPr>
        <w:pStyle w:val="NoSpacing"/>
        <w:rPr>
          <w:rFonts w:cs="Times New Roman"/>
          <w:szCs w:val="24"/>
        </w:rPr>
      </w:pPr>
    </w:p>
    <w:p w14:paraId="6788125B" w14:textId="77777777" w:rsidR="008C11B7" w:rsidRDefault="008C11B7" w:rsidP="008C11B7">
      <w:pPr>
        <w:pStyle w:val="NoSpacing"/>
        <w:rPr>
          <w:rFonts w:cs="Times New Roman"/>
          <w:szCs w:val="24"/>
        </w:rPr>
      </w:pPr>
    </w:p>
    <w:p w14:paraId="6A351A60" w14:textId="77777777" w:rsidR="008C11B7" w:rsidRDefault="008C11B7" w:rsidP="008C11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rented a house from the Mayor and Council.</w:t>
      </w:r>
    </w:p>
    <w:p w14:paraId="1241D59B" w14:textId="77777777" w:rsidR="008C11B7" w:rsidRDefault="008C11B7" w:rsidP="008C11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02AC5109" w14:textId="77777777" w:rsidR="008C11B7" w:rsidRDefault="008C11B7" w:rsidP="008C11B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p.246)</w:t>
      </w:r>
    </w:p>
    <w:p w14:paraId="27AD82D0" w14:textId="77777777" w:rsidR="008C11B7" w:rsidRDefault="008C11B7" w:rsidP="008C11B7">
      <w:pPr>
        <w:pStyle w:val="NoSpacing"/>
        <w:rPr>
          <w:rFonts w:cs="Times New Roman"/>
          <w:szCs w:val="24"/>
        </w:rPr>
      </w:pPr>
    </w:p>
    <w:p w14:paraId="4680366A" w14:textId="77777777" w:rsidR="008C11B7" w:rsidRDefault="008C11B7" w:rsidP="008C11B7">
      <w:pPr>
        <w:pStyle w:val="NoSpacing"/>
        <w:rPr>
          <w:rFonts w:cs="Times New Roman"/>
          <w:szCs w:val="24"/>
        </w:rPr>
      </w:pPr>
    </w:p>
    <w:p w14:paraId="3FB44A9D" w14:textId="77777777" w:rsidR="008C11B7" w:rsidRDefault="008C11B7" w:rsidP="008C11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67F007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9D7B9" w14:textId="77777777" w:rsidR="008C11B7" w:rsidRDefault="008C11B7" w:rsidP="009139A6">
      <w:r>
        <w:separator/>
      </w:r>
    </w:p>
  </w:endnote>
  <w:endnote w:type="continuationSeparator" w:id="0">
    <w:p w14:paraId="117F3778" w14:textId="77777777" w:rsidR="008C11B7" w:rsidRDefault="008C11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613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E96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33A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F0C89" w14:textId="77777777" w:rsidR="008C11B7" w:rsidRDefault="008C11B7" w:rsidP="009139A6">
      <w:r>
        <w:separator/>
      </w:r>
    </w:p>
  </w:footnote>
  <w:footnote w:type="continuationSeparator" w:id="0">
    <w:p w14:paraId="3073AA9B" w14:textId="77777777" w:rsidR="008C11B7" w:rsidRDefault="008C11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92A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349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96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1B7"/>
    <w:rsid w:val="000666E0"/>
    <w:rsid w:val="002510B7"/>
    <w:rsid w:val="00270799"/>
    <w:rsid w:val="003A7117"/>
    <w:rsid w:val="005C130B"/>
    <w:rsid w:val="00826F5C"/>
    <w:rsid w:val="008C11B7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1E73"/>
  <w15:chartTrackingRefBased/>
  <w15:docId w15:val="{2209D33A-C6DB-4A7F-A3B2-1468D0AFC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2024-05-14T16:29:00Z</dcterms:created>
  <dcterms:modified xsi:type="dcterms:W3CDTF">2024-05-14T16:30:00Z</dcterms:modified>
</cp:coreProperties>
</file>